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F13" w:rsidRPr="00FE66FA" w:rsidRDefault="00B65F13" w:rsidP="002453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B65F13" w:rsidRPr="00FE66FA" w:rsidRDefault="00B65F13" w:rsidP="002453DA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B65F13" w:rsidRPr="00FE66FA" w:rsidRDefault="00B65F13" w:rsidP="002453DA">
      <w:pPr>
        <w:jc w:val="center"/>
        <w:rPr>
          <w:rFonts w:ascii="Times New Roman" w:hAnsi="Times New Roman"/>
          <w:sz w:val="28"/>
          <w:szCs w:val="28"/>
        </w:rPr>
      </w:pPr>
    </w:p>
    <w:p w:rsidR="00B65F13" w:rsidRPr="00FE66FA" w:rsidRDefault="00B65F13" w:rsidP="002453DA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B65F13" w:rsidRPr="005F39E8" w:rsidTr="00E82A17">
        <w:trPr>
          <w:trHeight w:val="2502"/>
        </w:trPr>
        <w:tc>
          <w:tcPr>
            <w:tcW w:w="3191" w:type="dxa"/>
          </w:tcPr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B65F13" w:rsidRPr="005F39E8" w:rsidRDefault="00B65F13" w:rsidP="00E82A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B65F13" w:rsidRPr="005F39E8" w:rsidRDefault="00B65F13" w:rsidP="00E82A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B65F13" w:rsidRPr="005F39E8" w:rsidRDefault="00B65F13" w:rsidP="00E82A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E8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B65F13" w:rsidRPr="005F39E8" w:rsidRDefault="00B65F13" w:rsidP="00E82A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5F13" w:rsidRPr="00FE66FA" w:rsidRDefault="00B65F13" w:rsidP="002453DA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B65F13" w:rsidRPr="002453DA" w:rsidRDefault="00B65F13" w:rsidP="002453DA">
      <w:pPr>
        <w:shd w:val="clear" w:color="auto" w:fill="FFFFFF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 w:rsidRPr="002453DA">
        <w:rPr>
          <w:rFonts w:ascii="Times New Roman" w:hAnsi="Times New Roman"/>
          <w:i/>
          <w:sz w:val="28"/>
          <w:szCs w:val="28"/>
        </w:rPr>
        <w:t xml:space="preserve">физической культуре </w:t>
      </w:r>
    </w:p>
    <w:p w:rsidR="00B65F13" w:rsidRPr="00FE66FA" w:rsidRDefault="00B65F13" w:rsidP="002453DA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B65F13" w:rsidRPr="00FE66FA" w:rsidRDefault="00B65F13" w:rsidP="002453DA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B65F13" w:rsidRPr="00FE66FA" w:rsidRDefault="00B65F13" w:rsidP="002453DA">
      <w:pPr>
        <w:shd w:val="clear" w:color="auto" w:fill="FFFFFF"/>
        <w:tabs>
          <w:tab w:val="center" w:pos="4677"/>
        </w:tabs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</w:p>
    <w:p w:rsidR="00B65F13" w:rsidRDefault="00B65F13" w:rsidP="002453DA"/>
    <w:p w:rsidR="00B65F13" w:rsidRDefault="00B65F13" w:rsidP="002453DA">
      <w:pPr>
        <w:tabs>
          <w:tab w:val="left" w:pos="375"/>
        </w:tabs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Default="00B65F13" w:rsidP="004E752B">
      <w:pPr>
        <w:jc w:val="center"/>
        <w:rPr>
          <w:rFonts w:ascii="Times New Roman" w:hAnsi="Times New Roman"/>
          <w:sz w:val="28"/>
          <w:szCs w:val="28"/>
        </w:rPr>
      </w:pPr>
    </w:p>
    <w:p w:rsidR="00B65F13" w:rsidRPr="004E752B" w:rsidRDefault="00B65F13" w:rsidP="004E752B">
      <w:pPr>
        <w:jc w:val="center"/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Промежуточная аттестация</w:t>
      </w:r>
    </w:p>
    <w:p w:rsidR="00B65F13" w:rsidRPr="004E752B" w:rsidRDefault="00B65F13" w:rsidP="004E752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ф</w:t>
      </w:r>
      <w:r w:rsidRPr="004E752B">
        <w:rPr>
          <w:rFonts w:ascii="Times New Roman" w:hAnsi="Times New Roman"/>
          <w:sz w:val="28"/>
          <w:szCs w:val="28"/>
        </w:rPr>
        <w:t>изическ</w:t>
      </w:r>
      <w:r>
        <w:rPr>
          <w:rFonts w:ascii="Times New Roman" w:hAnsi="Times New Roman"/>
          <w:sz w:val="28"/>
          <w:szCs w:val="28"/>
        </w:rPr>
        <w:t>ой</w:t>
      </w:r>
      <w:r w:rsidRPr="004E752B">
        <w:rPr>
          <w:rFonts w:ascii="Times New Roman" w:hAnsi="Times New Roman"/>
          <w:sz w:val="28"/>
          <w:szCs w:val="28"/>
        </w:rPr>
        <w:t xml:space="preserve"> культур</w:t>
      </w:r>
      <w:r>
        <w:rPr>
          <w:rFonts w:ascii="Times New Roman" w:hAnsi="Times New Roman"/>
          <w:sz w:val="28"/>
          <w:szCs w:val="28"/>
        </w:rPr>
        <w:t>е</w:t>
      </w:r>
      <w:r w:rsidRPr="004E752B">
        <w:rPr>
          <w:rFonts w:ascii="Times New Roman" w:hAnsi="Times New Roman"/>
          <w:sz w:val="28"/>
          <w:szCs w:val="28"/>
        </w:rPr>
        <w:t xml:space="preserve"> 2 класс.</w:t>
      </w:r>
    </w:p>
    <w:p w:rsidR="00B65F13" w:rsidRPr="004E752B" w:rsidRDefault="00B65F13" w:rsidP="004E752B">
      <w:pPr>
        <w:jc w:val="center"/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1 вариант.</w:t>
      </w:r>
    </w:p>
    <w:p w:rsidR="00B65F13" w:rsidRPr="004E752B" w:rsidRDefault="00B65F13" w:rsidP="004E752B">
      <w:pPr>
        <w:jc w:val="center"/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Фамилия,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52B">
        <w:rPr>
          <w:rFonts w:ascii="Times New Roman" w:hAnsi="Times New Roman"/>
          <w:sz w:val="28"/>
          <w:szCs w:val="28"/>
        </w:rPr>
        <w:t>Имя_____________________________________________________</w:t>
      </w:r>
    </w:p>
    <w:p w:rsidR="00B65F13" w:rsidRPr="004E752B" w:rsidRDefault="00B65F13" w:rsidP="004E752B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4E752B">
        <w:rPr>
          <w:rFonts w:ascii="Times New Roman" w:hAnsi="Times New Roman"/>
          <w:b/>
          <w:sz w:val="28"/>
          <w:szCs w:val="28"/>
        </w:rPr>
        <w:t>. Что такое физическая культура?</w:t>
      </w:r>
    </w:p>
    <w:p w:rsidR="00B65F13" w:rsidRPr="004E752B" w:rsidRDefault="00B65F13" w:rsidP="004E729A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Занятия разными физическими упражнениями</w:t>
      </w:r>
    </w:p>
    <w:p w:rsidR="00B65F13" w:rsidRPr="004E752B" w:rsidRDefault="00B65F13" w:rsidP="004E729A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Отдых</w:t>
      </w:r>
    </w:p>
    <w:p w:rsidR="00B65F13" w:rsidRPr="004E752B" w:rsidRDefault="00B65F13" w:rsidP="004E729A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уход за своим внешним видом</w:t>
      </w:r>
    </w:p>
    <w:p w:rsidR="00B65F13" w:rsidRPr="004E752B" w:rsidRDefault="00B65F13" w:rsidP="004E729A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Закаливание</w:t>
      </w:r>
    </w:p>
    <w:p w:rsidR="00B65F13" w:rsidRPr="004E752B" w:rsidRDefault="00B65F13" w:rsidP="004E729A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Соблюдение режима дня</w:t>
      </w:r>
    </w:p>
    <w:p w:rsidR="00B65F13" w:rsidRPr="004E752B" w:rsidRDefault="00B65F13" w:rsidP="004E729A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Просмотр спортивных телепередач</w:t>
      </w:r>
    </w:p>
    <w:p w:rsidR="00B65F13" w:rsidRPr="004E752B" w:rsidRDefault="00B65F13" w:rsidP="004E752B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4E752B">
        <w:rPr>
          <w:rFonts w:ascii="Times New Roman" w:hAnsi="Times New Roman"/>
          <w:b/>
          <w:sz w:val="28"/>
          <w:szCs w:val="28"/>
        </w:rPr>
        <w:t>. Где проводились первые Олимпийские игры?</w:t>
      </w:r>
    </w:p>
    <w:p w:rsidR="00B65F13" w:rsidRPr="004E752B" w:rsidRDefault="00B65F13" w:rsidP="004E729A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В городе Сочи (Россия)</w:t>
      </w:r>
    </w:p>
    <w:p w:rsidR="00B65F13" w:rsidRPr="004E752B" w:rsidRDefault="00B65F13" w:rsidP="004E729A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 xml:space="preserve">В городе </w:t>
      </w:r>
      <w:hyperlink r:id="rId5" w:tooltip="Сидней" w:history="1">
        <w:r w:rsidRPr="004E752B">
          <w:rPr>
            <w:rStyle w:val="Hyperlink"/>
            <w:rFonts w:ascii="Times New Roman" w:hAnsi="Times New Roman"/>
            <w:color w:val="auto"/>
            <w:sz w:val="28"/>
            <w:szCs w:val="28"/>
          </w:rPr>
          <w:t>Сиднее</w:t>
        </w:r>
      </w:hyperlink>
      <w:r w:rsidRPr="004E752B">
        <w:rPr>
          <w:rFonts w:ascii="Times New Roman" w:hAnsi="Times New Roman"/>
          <w:sz w:val="28"/>
          <w:szCs w:val="28"/>
        </w:rPr>
        <w:t xml:space="preserve"> (</w:t>
      </w:r>
      <w:hyperlink r:id="rId6" w:tooltip="Австралия" w:history="1">
        <w:r w:rsidRPr="004E752B">
          <w:rPr>
            <w:rStyle w:val="Hyperlink"/>
            <w:rFonts w:ascii="Times New Roman" w:hAnsi="Times New Roman"/>
            <w:color w:val="auto"/>
            <w:sz w:val="28"/>
            <w:szCs w:val="28"/>
          </w:rPr>
          <w:t>Австралия</w:t>
        </w:r>
      </w:hyperlink>
      <w:r w:rsidRPr="004E752B">
        <w:rPr>
          <w:rFonts w:ascii="Times New Roman" w:hAnsi="Times New Roman"/>
          <w:sz w:val="28"/>
          <w:szCs w:val="28"/>
        </w:rPr>
        <w:t>)</w:t>
      </w:r>
    </w:p>
    <w:p w:rsidR="00B65F13" w:rsidRPr="004E752B" w:rsidRDefault="00B65F13" w:rsidP="004E729A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В городе Лондон (Великобритания)</w:t>
      </w:r>
    </w:p>
    <w:p w:rsidR="00B65F13" w:rsidRPr="004E752B" w:rsidRDefault="00B65F13" w:rsidP="004E729A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В городе Олимпия (Древняя Греция)</w:t>
      </w:r>
    </w:p>
    <w:p w:rsidR="00B65F13" w:rsidRPr="004E752B" w:rsidRDefault="00B65F13" w:rsidP="004E752B">
      <w:pPr>
        <w:pStyle w:val="NoSpacing"/>
        <w:rPr>
          <w:rFonts w:ascii="Times New Roman" w:hAnsi="Times New Roman"/>
          <w:sz w:val="28"/>
          <w:szCs w:val="28"/>
        </w:rPr>
      </w:pPr>
    </w:p>
    <w:p w:rsidR="00B65F13" w:rsidRPr="004E752B" w:rsidRDefault="00B65F13" w:rsidP="004E752B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4E752B">
        <w:rPr>
          <w:rFonts w:ascii="Times New Roman" w:hAnsi="Times New Roman"/>
          <w:b/>
          <w:sz w:val="28"/>
          <w:szCs w:val="28"/>
        </w:rPr>
        <w:t>. Зачем человеку скелет?</w:t>
      </w:r>
    </w:p>
    <w:p w:rsidR="00B65F13" w:rsidRPr="004E752B" w:rsidRDefault="00B65F13" w:rsidP="004E729A">
      <w:pPr>
        <w:pStyle w:val="NoSpacing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Поддерживает наше тело</w:t>
      </w:r>
    </w:p>
    <w:p w:rsidR="00B65F13" w:rsidRPr="004E752B" w:rsidRDefault="00B65F13" w:rsidP="004E729A">
      <w:pPr>
        <w:pStyle w:val="NoSpacing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Удерживать предметы</w:t>
      </w:r>
    </w:p>
    <w:p w:rsidR="00B65F13" w:rsidRPr="004E752B" w:rsidRDefault="00B65F13" w:rsidP="004E729A">
      <w:pPr>
        <w:pStyle w:val="NoSpacing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Заниматься спортом</w:t>
      </w:r>
    </w:p>
    <w:p w:rsidR="00B65F13" w:rsidRPr="004E752B" w:rsidRDefault="00B65F13" w:rsidP="004E729A">
      <w:pPr>
        <w:pStyle w:val="NoSpacing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Защищает от повреждений внутренние органы</w:t>
      </w:r>
    </w:p>
    <w:p w:rsidR="00B65F13" w:rsidRPr="000C6B60" w:rsidRDefault="00B65F13" w:rsidP="004E752B">
      <w:pPr>
        <w:pStyle w:val="NoSpacing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Определяют форму тела</w:t>
      </w:r>
    </w:p>
    <w:p w:rsidR="00B65F13" w:rsidRPr="004E729A" w:rsidRDefault="00B65F13" w:rsidP="004E752B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E729A">
        <w:rPr>
          <w:rFonts w:ascii="Times New Roman" w:hAnsi="Times New Roman"/>
          <w:b/>
          <w:color w:val="000000"/>
          <w:sz w:val="28"/>
          <w:szCs w:val="28"/>
          <w:lang w:eastAsia="ru-RU"/>
        </w:rPr>
        <w:t>4.Есть правила, которые надо соблюдать, чтобы сохранить зрение. Выберите неверный ответ:</w:t>
      </w:r>
    </w:p>
    <w:p w:rsidR="00B65F13" w:rsidRPr="004E729A" w:rsidRDefault="00B65F13" w:rsidP="004E752B">
      <w:pPr>
        <w:rPr>
          <w:rFonts w:ascii="Times New Roman" w:hAnsi="Times New Roman"/>
          <w:color w:val="000000"/>
          <w:sz w:val="28"/>
          <w:szCs w:val="28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8pt">
            <v:imagedata r:id="rId7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Не читать лёжа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26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Не наклоняться при чтении низко над книгой или тетрадью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27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Целый день сидеть перед телевизором или компьютером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28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Нельзя смотреть без защитных очков на яркий свет</w:t>
      </w:r>
    </w:p>
    <w:p w:rsidR="00B65F13" w:rsidRPr="004E729A" w:rsidRDefault="00B65F13" w:rsidP="004E752B">
      <w:pPr>
        <w:pStyle w:val="NormalWeb"/>
        <w:rPr>
          <w:b/>
          <w:color w:val="000000"/>
          <w:sz w:val="28"/>
          <w:szCs w:val="28"/>
        </w:rPr>
      </w:pPr>
      <w:r w:rsidRPr="004E729A">
        <w:rPr>
          <w:b/>
          <w:color w:val="000000"/>
          <w:sz w:val="28"/>
          <w:szCs w:val="28"/>
        </w:rPr>
        <w:t>5. Сколько раз в день нужно чистить зубы с пастой?</w:t>
      </w:r>
    </w:p>
    <w:p w:rsidR="00B65F13" w:rsidRPr="004E729A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29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Один раз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0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Два раза - утром и вечером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1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Достаточно прополоскать рот водой</w:t>
      </w:r>
    </w:p>
    <w:p w:rsidR="00B65F13" w:rsidRPr="004E729A" w:rsidRDefault="00B65F13" w:rsidP="004E752B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E729A">
        <w:rPr>
          <w:rFonts w:ascii="Times New Roman" w:hAnsi="Times New Roman"/>
          <w:b/>
          <w:color w:val="000000"/>
          <w:sz w:val="28"/>
          <w:szCs w:val="28"/>
          <w:lang w:eastAsia="ru-RU"/>
        </w:rPr>
        <w:t>6. В какой игре не нужен мяч?</w:t>
      </w:r>
    </w:p>
    <w:p w:rsidR="00B65F13" w:rsidRPr="004E729A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2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волейбол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3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футбол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4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бадминтон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5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баскетбол</w:t>
      </w:r>
    </w:p>
    <w:p w:rsidR="00B65F13" w:rsidRPr="004E729A" w:rsidRDefault="00B65F13" w:rsidP="004E752B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E729A">
        <w:rPr>
          <w:rFonts w:ascii="Times New Roman" w:hAnsi="Times New Roman"/>
          <w:b/>
          <w:color w:val="000000"/>
          <w:sz w:val="28"/>
          <w:szCs w:val="28"/>
          <w:lang w:eastAsia="ru-RU"/>
        </w:rPr>
        <w:t>7. Выберите вариант ответа со всеми способами закаливания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B65F13" w:rsidRPr="004E729A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6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обтирание, обливание, приём контрастного душа, купание в водоёмах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7" type="#_x0000_t75" style="width:20.25pt;height:18pt">
            <v:imagedata r:id="rId8" o:title=""/>
          </v:shape>
        </w:pic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согревание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, обтирание, обл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ивание, приём контрастного душа</w:t>
      </w:r>
    </w:p>
    <w:p w:rsidR="00B65F13" w:rsidRPr="004E729A" w:rsidRDefault="00B65F13" w:rsidP="004E752B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E729A">
        <w:rPr>
          <w:rFonts w:ascii="Times New Roman" w:hAnsi="Times New Roman"/>
          <w:b/>
          <w:color w:val="000000"/>
          <w:sz w:val="28"/>
          <w:szCs w:val="28"/>
          <w:lang w:eastAsia="ru-RU"/>
        </w:rPr>
        <w:t>8. Выберите вариант ответа с основными физическими качествами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B65F13" w:rsidRDefault="00B65F13" w:rsidP="0007123D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8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сила, быстрота и выносливость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39" type="#_x0000_t75" style="width:20.25pt;height:18pt">
            <v:imagedata r:id="rId8" o:title=""/>
          </v:shape>
        </w:pic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сила, быстрота, вынослив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ость, гибкость и равновесие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40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сила, быстрота, выносливость и гибкость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41" type="#_x0000_t75" style="width:20.25pt;height:18pt">
            <v:imagedata r:id="rId8" o:title=""/>
          </v:shape>
        </w:pic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сила и быстрота</w:t>
      </w:r>
    </w:p>
    <w:p w:rsidR="00B65F13" w:rsidRPr="0007123D" w:rsidRDefault="00B65F13" w:rsidP="0007123D">
      <w:pPr>
        <w:tabs>
          <w:tab w:val="left" w:pos="1032"/>
          <w:tab w:val="center" w:pos="4677"/>
        </w:tabs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7123D">
        <w:rPr>
          <w:rFonts w:ascii="Times New Roman" w:hAnsi="Times New Roman"/>
          <w:b/>
          <w:color w:val="000000"/>
          <w:sz w:val="28"/>
          <w:szCs w:val="28"/>
        </w:rPr>
        <w:t>9. Что нельзя делать,чтобы была правильная осанка?</w:t>
      </w:r>
    </w:p>
    <w:p w:rsidR="00B65F13" w:rsidRPr="0007123D" w:rsidRDefault="00B65F13" w:rsidP="0007123D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300" w:afterAutospacing="0" w:line="330" w:lineRule="atLeast"/>
        <w:ind w:left="300"/>
        <w:rPr>
          <w:color w:val="000000"/>
          <w:sz w:val="28"/>
          <w:szCs w:val="28"/>
        </w:rPr>
      </w:pPr>
      <w:r w:rsidRPr="0007123D">
        <w:rPr>
          <w:color w:val="000000"/>
          <w:sz w:val="28"/>
          <w:szCs w:val="28"/>
        </w:rPr>
        <w:t>Носить портфель на одном и том же плече</w:t>
      </w:r>
    </w:p>
    <w:p w:rsidR="00B65F13" w:rsidRPr="0007123D" w:rsidRDefault="00B65F13" w:rsidP="0007123D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300" w:afterAutospacing="0" w:line="330" w:lineRule="atLeast"/>
        <w:ind w:left="300"/>
        <w:rPr>
          <w:color w:val="000000"/>
          <w:sz w:val="28"/>
          <w:szCs w:val="28"/>
        </w:rPr>
      </w:pPr>
      <w:r w:rsidRPr="0007123D">
        <w:rPr>
          <w:color w:val="000000"/>
          <w:sz w:val="28"/>
          <w:szCs w:val="28"/>
        </w:rPr>
        <w:t>Сидеть прямо за столом</w:t>
      </w:r>
    </w:p>
    <w:p w:rsidR="00B65F13" w:rsidRDefault="00B65F13" w:rsidP="0007123D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300" w:afterAutospacing="0" w:line="330" w:lineRule="atLeast"/>
        <w:ind w:left="300"/>
        <w:rPr>
          <w:color w:val="000000"/>
          <w:sz w:val="28"/>
          <w:szCs w:val="28"/>
        </w:rPr>
      </w:pPr>
      <w:r w:rsidRPr="0007123D">
        <w:rPr>
          <w:color w:val="000000"/>
          <w:sz w:val="28"/>
          <w:szCs w:val="28"/>
        </w:rPr>
        <w:t>Укреплять мышцы спины и живота</w:t>
      </w:r>
    </w:p>
    <w:p w:rsidR="00B65F13" w:rsidRPr="0007123D" w:rsidRDefault="00B65F13" w:rsidP="000C6B60">
      <w:pPr>
        <w:pStyle w:val="NormalWeb"/>
        <w:shd w:val="clear" w:color="auto" w:fill="FFFFFF"/>
        <w:spacing w:before="0" w:beforeAutospacing="0" w:after="300" w:afterAutospacing="0" w:line="330" w:lineRule="atLeast"/>
        <w:ind w:left="300"/>
        <w:rPr>
          <w:color w:val="000000"/>
          <w:sz w:val="28"/>
          <w:szCs w:val="28"/>
        </w:rPr>
      </w:pPr>
      <w:r w:rsidRPr="0007123D">
        <w:rPr>
          <w:rFonts w:ascii="Arial" w:hAnsi="Arial" w:cs="Arial"/>
          <w:color w:val="000000"/>
          <w:sz w:val="23"/>
          <w:szCs w:val="23"/>
          <w:shd w:val="clear" w:color="auto" w:fill="FFFFFF"/>
        </w:rPr>
        <w:t>1</w:t>
      </w:r>
      <w:r w:rsidRPr="0007123D">
        <w:rPr>
          <w:b/>
          <w:color w:val="000000"/>
          <w:sz w:val="28"/>
          <w:szCs w:val="28"/>
          <w:shd w:val="clear" w:color="auto" w:fill="FFFFFF"/>
        </w:rPr>
        <w:t>0.Какое физическое качество оценивается при подбрасывании теннисного мяча?</w:t>
      </w:r>
    </w:p>
    <w:p w:rsidR="00B65F13" w:rsidRPr="0007123D" w:rsidRDefault="00B65F13" w:rsidP="0007123D">
      <w:pPr>
        <w:shd w:val="clear" w:color="auto" w:fill="FFFFFF"/>
        <w:spacing w:after="360" w:line="360" w:lineRule="atLeast"/>
        <w:ind w:firstLine="150"/>
        <w:textAlignment w:val="baseline"/>
        <w:rPr>
          <w:rFonts w:ascii="Arial" w:hAnsi="Arial" w:cs="Arial"/>
          <w:color w:val="000000"/>
          <w:sz w:val="29"/>
          <w:szCs w:val="29"/>
          <w:lang w:eastAsia="ru-RU"/>
        </w:rPr>
      </w:pPr>
      <w:r w:rsidRPr="00075C44">
        <w:rPr>
          <w:rFonts w:ascii="Arial" w:hAnsi="Arial" w:cs="Arial"/>
          <w:noProof/>
          <w:color w:val="000000"/>
          <w:sz w:val="29"/>
          <w:szCs w:val="29"/>
          <w:lang w:eastAsia="ru-RU"/>
        </w:rPr>
        <w:pict>
          <v:shape id="Рисунок 2" o:spid="_x0000_i1042" type="#_x0000_t75" alt="тесты в начальной школе" style="width:142.5pt;height:102pt;visibility:visible">
            <v:imagedata r:id="rId9" o:title=""/>
          </v:shape>
        </w:pict>
      </w:r>
      <w:r w:rsidRPr="0007123D">
        <w:rPr>
          <w:rFonts w:ascii="Arial" w:hAnsi="Arial" w:cs="Arial"/>
          <w:color w:val="000000"/>
          <w:sz w:val="29"/>
          <w:szCs w:val="29"/>
          <w:lang w:eastAsia="ru-RU"/>
        </w:rPr>
        <w:t>                </w:t>
      </w:r>
    </w:p>
    <w:p w:rsidR="00B65F13" w:rsidRPr="0007123D" w:rsidRDefault="00B65F13" w:rsidP="0007123D">
      <w:pPr>
        <w:pStyle w:val="ListParagraph"/>
        <w:numPr>
          <w:ilvl w:val="0"/>
          <w:numId w:val="11"/>
        </w:numPr>
        <w:spacing w:after="0" w:line="360" w:lineRule="atLeas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123D">
        <w:rPr>
          <w:rFonts w:ascii="Times New Roman" w:hAnsi="Times New Roman"/>
          <w:color w:val="000000"/>
          <w:sz w:val="28"/>
          <w:szCs w:val="28"/>
          <w:lang w:eastAsia="ru-RU"/>
        </w:rPr>
        <w:t>быстрота;</w:t>
      </w:r>
    </w:p>
    <w:p w:rsidR="00B65F13" w:rsidRPr="0007123D" w:rsidRDefault="00B65F13" w:rsidP="0007123D">
      <w:pPr>
        <w:pStyle w:val="ListParagraph"/>
        <w:numPr>
          <w:ilvl w:val="0"/>
          <w:numId w:val="11"/>
        </w:numPr>
        <w:spacing w:after="0" w:line="360" w:lineRule="atLeas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123D">
        <w:rPr>
          <w:rFonts w:ascii="Times New Roman" w:hAnsi="Times New Roman"/>
          <w:color w:val="000000"/>
          <w:sz w:val="28"/>
          <w:szCs w:val="28"/>
          <w:lang w:eastAsia="ru-RU"/>
        </w:rPr>
        <w:t>сила;</w:t>
      </w:r>
    </w:p>
    <w:p w:rsidR="00B65F13" w:rsidRPr="0007123D" w:rsidRDefault="00B65F13" w:rsidP="0007123D">
      <w:pPr>
        <w:pStyle w:val="ListParagraph"/>
        <w:numPr>
          <w:ilvl w:val="0"/>
          <w:numId w:val="11"/>
        </w:numPr>
        <w:spacing w:after="0" w:line="360" w:lineRule="atLeas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123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ловкость;</w:t>
      </w:r>
    </w:p>
    <w:p w:rsidR="00B65F13" w:rsidRDefault="00B65F13" w:rsidP="000C6B60">
      <w:pPr>
        <w:pStyle w:val="ListParagraph"/>
        <w:numPr>
          <w:ilvl w:val="0"/>
          <w:numId w:val="11"/>
        </w:numPr>
        <w:spacing w:after="0" w:line="360" w:lineRule="atLeas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123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гибкость.</w:t>
      </w:r>
    </w:p>
    <w:p w:rsidR="00B65F13" w:rsidRPr="000C6B60" w:rsidRDefault="00B65F13" w:rsidP="000C6B60">
      <w:pPr>
        <w:pStyle w:val="ListParagraph"/>
        <w:numPr>
          <w:ilvl w:val="0"/>
          <w:numId w:val="11"/>
        </w:numPr>
        <w:spacing w:after="0" w:line="360" w:lineRule="atLeas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Pr="000C6B60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C6B60">
        <w:rPr>
          <w:rFonts w:ascii="Times New Roman" w:hAnsi="Times New Roman"/>
          <w:b/>
          <w:color w:val="000000"/>
          <w:sz w:val="28"/>
          <w:szCs w:val="28"/>
          <w:lang w:eastAsia="ru-RU"/>
        </w:rPr>
        <w:t>Критерии оценивания:</w:t>
      </w: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«5»- 10 баллов</w:t>
      </w: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«4»- 8-9 баллов</w:t>
      </w: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«3»-  6-7 баллов</w:t>
      </w: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«2»- 5 баллов и менее</w:t>
      </w: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Pr="004E729A" w:rsidRDefault="00B65F13" w:rsidP="004E752B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Pr="004E752B" w:rsidRDefault="00B65F13" w:rsidP="004E729A">
      <w:pPr>
        <w:tabs>
          <w:tab w:val="left" w:pos="1032"/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Промежуточная аттестация</w:t>
      </w:r>
    </w:p>
    <w:p w:rsidR="00B65F13" w:rsidRPr="004E752B" w:rsidRDefault="00B65F13" w:rsidP="004E752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ф</w:t>
      </w:r>
      <w:r w:rsidRPr="004E752B">
        <w:rPr>
          <w:rFonts w:ascii="Times New Roman" w:hAnsi="Times New Roman"/>
          <w:sz w:val="28"/>
          <w:szCs w:val="28"/>
        </w:rPr>
        <w:t>изическ</w:t>
      </w:r>
      <w:r>
        <w:rPr>
          <w:rFonts w:ascii="Times New Roman" w:hAnsi="Times New Roman"/>
          <w:sz w:val="28"/>
          <w:szCs w:val="28"/>
        </w:rPr>
        <w:t>ой</w:t>
      </w:r>
      <w:r w:rsidRPr="004E752B">
        <w:rPr>
          <w:rFonts w:ascii="Times New Roman" w:hAnsi="Times New Roman"/>
          <w:sz w:val="28"/>
          <w:szCs w:val="28"/>
        </w:rPr>
        <w:t xml:space="preserve"> культур</w:t>
      </w:r>
      <w:r>
        <w:rPr>
          <w:rFonts w:ascii="Times New Roman" w:hAnsi="Times New Roman"/>
          <w:sz w:val="28"/>
          <w:szCs w:val="28"/>
        </w:rPr>
        <w:t>е</w:t>
      </w:r>
      <w:r w:rsidRPr="004E752B">
        <w:rPr>
          <w:rFonts w:ascii="Times New Roman" w:hAnsi="Times New Roman"/>
          <w:sz w:val="28"/>
          <w:szCs w:val="28"/>
        </w:rPr>
        <w:t xml:space="preserve"> 2 класс.</w:t>
      </w:r>
    </w:p>
    <w:p w:rsidR="00B65F13" w:rsidRPr="004E752B" w:rsidRDefault="00B65F13" w:rsidP="004E752B">
      <w:pPr>
        <w:jc w:val="center"/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2 вариант.</w:t>
      </w:r>
    </w:p>
    <w:p w:rsidR="00B65F13" w:rsidRPr="004E752B" w:rsidRDefault="00B65F13" w:rsidP="004E752B">
      <w:pPr>
        <w:jc w:val="center"/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Фамилия,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52B">
        <w:rPr>
          <w:rFonts w:ascii="Times New Roman" w:hAnsi="Times New Roman"/>
          <w:sz w:val="28"/>
          <w:szCs w:val="28"/>
        </w:rPr>
        <w:t>Имя_____________________________________________________</w:t>
      </w:r>
    </w:p>
    <w:p w:rsidR="00B65F13" w:rsidRPr="004E752B" w:rsidRDefault="00B65F13" w:rsidP="004E752B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4E752B">
        <w:rPr>
          <w:rFonts w:ascii="Times New Roman" w:hAnsi="Times New Roman"/>
          <w:b/>
          <w:sz w:val="28"/>
          <w:szCs w:val="28"/>
        </w:rPr>
        <w:t>. Зачем человеку мышцы?</w:t>
      </w:r>
    </w:p>
    <w:p w:rsidR="00B65F13" w:rsidRPr="004E752B" w:rsidRDefault="00B65F13" w:rsidP="004E729A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Поддерживает наше тело</w:t>
      </w:r>
    </w:p>
    <w:p w:rsidR="00B65F13" w:rsidRPr="004E752B" w:rsidRDefault="00B65F13" w:rsidP="004E729A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Удерживать предметы</w:t>
      </w:r>
    </w:p>
    <w:p w:rsidR="00B65F13" w:rsidRPr="004E752B" w:rsidRDefault="00B65F13" w:rsidP="004E729A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Заниматься спортом</w:t>
      </w:r>
    </w:p>
    <w:p w:rsidR="00B65F13" w:rsidRPr="004E752B" w:rsidRDefault="00B65F13" w:rsidP="004E729A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Защищает от повреждений внутренние органы</w:t>
      </w:r>
    </w:p>
    <w:p w:rsidR="00B65F13" w:rsidRPr="004E752B" w:rsidRDefault="00B65F13" w:rsidP="004E729A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Определяют форму тела</w:t>
      </w:r>
    </w:p>
    <w:p w:rsidR="00B65F13" w:rsidRPr="004E752B" w:rsidRDefault="00B65F13" w:rsidP="004E752B">
      <w:pPr>
        <w:pStyle w:val="NoSpacing"/>
        <w:rPr>
          <w:rFonts w:ascii="Times New Roman" w:hAnsi="Times New Roman"/>
          <w:sz w:val="28"/>
          <w:szCs w:val="28"/>
        </w:rPr>
      </w:pPr>
    </w:p>
    <w:p w:rsidR="00B65F13" w:rsidRPr="004E752B" w:rsidRDefault="00B65F13" w:rsidP="004E752B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4E752B">
        <w:rPr>
          <w:rFonts w:ascii="Times New Roman" w:hAnsi="Times New Roman"/>
          <w:b/>
          <w:sz w:val="28"/>
          <w:szCs w:val="28"/>
        </w:rPr>
        <w:t>. Где проводились первые Олимпийские игры?</w:t>
      </w:r>
    </w:p>
    <w:p w:rsidR="00B65F13" w:rsidRPr="004E752B" w:rsidRDefault="00B65F13" w:rsidP="004E729A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В городе Сочи (Россия)</w:t>
      </w:r>
    </w:p>
    <w:p w:rsidR="00B65F13" w:rsidRPr="004E752B" w:rsidRDefault="00B65F13" w:rsidP="004E729A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 xml:space="preserve">В городе </w:t>
      </w:r>
      <w:hyperlink r:id="rId10" w:tooltip="Сидней" w:history="1">
        <w:r w:rsidRPr="004E752B">
          <w:rPr>
            <w:rStyle w:val="Hyperlink"/>
            <w:rFonts w:ascii="Times New Roman" w:hAnsi="Times New Roman"/>
            <w:color w:val="auto"/>
            <w:sz w:val="28"/>
            <w:szCs w:val="28"/>
          </w:rPr>
          <w:t>Сиднее</w:t>
        </w:r>
      </w:hyperlink>
      <w:r w:rsidRPr="004E752B">
        <w:rPr>
          <w:rFonts w:ascii="Times New Roman" w:hAnsi="Times New Roman"/>
          <w:sz w:val="28"/>
          <w:szCs w:val="28"/>
        </w:rPr>
        <w:t xml:space="preserve"> (</w:t>
      </w:r>
      <w:hyperlink r:id="rId11" w:tooltip="Австралия" w:history="1">
        <w:r w:rsidRPr="004E752B">
          <w:rPr>
            <w:rStyle w:val="Hyperlink"/>
            <w:rFonts w:ascii="Times New Roman" w:hAnsi="Times New Roman"/>
            <w:color w:val="auto"/>
            <w:sz w:val="28"/>
            <w:szCs w:val="28"/>
          </w:rPr>
          <w:t>Австралия</w:t>
        </w:r>
      </w:hyperlink>
      <w:r w:rsidRPr="004E752B">
        <w:rPr>
          <w:rFonts w:ascii="Times New Roman" w:hAnsi="Times New Roman"/>
          <w:sz w:val="28"/>
          <w:szCs w:val="28"/>
        </w:rPr>
        <w:t>)</w:t>
      </w:r>
    </w:p>
    <w:p w:rsidR="00B65F13" w:rsidRPr="004E752B" w:rsidRDefault="00B65F13" w:rsidP="004E729A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В городе Лондон (Великобритания)</w:t>
      </w:r>
    </w:p>
    <w:p w:rsidR="00B65F13" w:rsidRPr="004E752B" w:rsidRDefault="00B65F13" w:rsidP="004E729A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В городе Олимпия (Древняя Греция)</w:t>
      </w:r>
    </w:p>
    <w:p w:rsidR="00B65F13" w:rsidRPr="004E752B" w:rsidRDefault="00B65F13" w:rsidP="004E752B">
      <w:pPr>
        <w:pStyle w:val="NoSpacing"/>
        <w:rPr>
          <w:rFonts w:ascii="Times New Roman" w:hAnsi="Times New Roman"/>
          <w:sz w:val="28"/>
          <w:szCs w:val="28"/>
        </w:rPr>
      </w:pPr>
    </w:p>
    <w:p w:rsidR="00B65F13" w:rsidRPr="004E752B" w:rsidRDefault="00B65F13" w:rsidP="004E752B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4E752B">
        <w:rPr>
          <w:rFonts w:ascii="Times New Roman" w:hAnsi="Times New Roman"/>
          <w:b/>
          <w:sz w:val="28"/>
          <w:szCs w:val="28"/>
        </w:rPr>
        <w:t>. Что такое физическая культура?</w:t>
      </w:r>
    </w:p>
    <w:p w:rsidR="00B65F13" w:rsidRPr="004E752B" w:rsidRDefault="00B65F13" w:rsidP="004E729A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Занятия разными физическими упражнениями</w:t>
      </w:r>
    </w:p>
    <w:p w:rsidR="00B65F13" w:rsidRPr="004E752B" w:rsidRDefault="00B65F13" w:rsidP="004E729A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Отдых</w:t>
      </w:r>
    </w:p>
    <w:p w:rsidR="00B65F13" w:rsidRPr="004E752B" w:rsidRDefault="00B65F13" w:rsidP="004E729A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уход за своим внешним видом</w:t>
      </w:r>
    </w:p>
    <w:p w:rsidR="00B65F13" w:rsidRPr="004E752B" w:rsidRDefault="00B65F13" w:rsidP="004E729A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Закаливание</w:t>
      </w:r>
    </w:p>
    <w:p w:rsidR="00B65F13" w:rsidRPr="004E752B" w:rsidRDefault="00B65F13" w:rsidP="004E729A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Соблюдение режима дня</w:t>
      </w:r>
    </w:p>
    <w:p w:rsidR="00B65F13" w:rsidRPr="004E752B" w:rsidRDefault="00B65F13" w:rsidP="004E729A">
      <w:pPr>
        <w:pStyle w:val="NoSpacing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752B">
        <w:rPr>
          <w:rFonts w:ascii="Times New Roman" w:hAnsi="Times New Roman"/>
          <w:sz w:val="28"/>
          <w:szCs w:val="28"/>
        </w:rPr>
        <w:t>Просмотр спортивных телепередач</w:t>
      </w:r>
    </w:p>
    <w:p w:rsidR="00B65F13" w:rsidRPr="004E729A" w:rsidRDefault="00B65F13" w:rsidP="004E752B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E729A">
        <w:rPr>
          <w:rFonts w:ascii="Times New Roman" w:hAnsi="Times New Roman"/>
          <w:b/>
          <w:color w:val="000000"/>
          <w:sz w:val="28"/>
          <w:szCs w:val="28"/>
          <w:lang w:eastAsia="ru-RU"/>
        </w:rPr>
        <w:t>4. Когда необходимо мыть руки?</w:t>
      </w:r>
    </w:p>
    <w:p w:rsidR="00B65F13" w:rsidRPr="004E729A" w:rsidRDefault="00B65F13" w:rsidP="004E752B">
      <w:pPr>
        <w:rPr>
          <w:rFonts w:ascii="Times New Roman" w:hAnsi="Times New Roman"/>
          <w:color w:val="000000"/>
          <w:sz w:val="28"/>
          <w:szCs w:val="28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43" type="#_x0000_t75" style="width:20.25pt;height:18pt">
            <v:imagedata r:id="rId7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Перед приемом пищи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44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После прогулки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45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После посещения туалета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46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Все вышеперечисленные правильно</w:t>
      </w:r>
    </w:p>
    <w:p w:rsidR="00B65F13" w:rsidRPr="004E729A" w:rsidRDefault="00B65F13" w:rsidP="004E752B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E729A">
        <w:rPr>
          <w:rFonts w:ascii="Times New Roman" w:hAnsi="Times New Roman"/>
          <w:b/>
          <w:color w:val="000000"/>
          <w:sz w:val="28"/>
          <w:szCs w:val="28"/>
          <w:lang w:eastAsia="ru-RU"/>
        </w:rPr>
        <w:t>5. Что надо делать при ушибах?</w:t>
      </w:r>
    </w:p>
    <w:p w:rsidR="00B65F13" w:rsidRPr="004E729A" w:rsidRDefault="00B65F13" w:rsidP="004E752B">
      <w:pPr>
        <w:rPr>
          <w:rFonts w:ascii="Times New Roman" w:hAnsi="Times New Roman"/>
          <w:color w:val="000000"/>
          <w:sz w:val="28"/>
          <w:szCs w:val="28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47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Приложить теплый компресс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48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Приложить холодный компресс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49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Подуть на ушибленное место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0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Потереть ушибленное место</w:t>
      </w:r>
    </w:p>
    <w:p w:rsidR="00B65F13" w:rsidRPr="004E729A" w:rsidRDefault="00B65F13" w:rsidP="004E752B">
      <w:pPr>
        <w:pStyle w:val="NormalWeb"/>
        <w:rPr>
          <w:b/>
          <w:color w:val="000000"/>
          <w:sz w:val="28"/>
          <w:szCs w:val="28"/>
        </w:rPr>
      </w:pPr>
      <w:r w:rsidRPr="004E729A">
        <w:rPr>
          <w:b/>
          <w:color w:val="000000"/>
          <w:sz w:val="28"/>
          <w:szCs w:val="28"/>
        </w:rPr>
        <w:t>6. В какой игре не нужен мяч?</w:t>
      </w:r>
    </w:p>
    <w:p w:rsidR="00B65F13" w:rsidRPr="004E729A" w:rsidRDefault="00B65F13" w:rsidP="004E752B">
      <w:pPr>
        <w:tabs>
          <w:tab w:val="left" w:pos="912"/>
        </w:tabs>
        <w:rPr>
          <w:rFonts w:ascii="Times New Roman" w:hAnsi="Times New Roman"/>
          <w:color w:val="000000"/>
          <w:sz w:val="28"/>
          <w:szCs w:val="28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1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волейбол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2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футбол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3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бадминтон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4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баскетбол</w:t>
      </w:r>
    </w:p>
    <w:p w:rsidR="00B65F13" w:rsidRPr="004E729A" w:rsidRDefault="00B65F13" w:rsidP="004E752B">
      <w:pPr>
        <w:pStyle w:val="NormalWeb"/>
        <w:rPr>
          <w:b/>
          <w:color w:val="000000"/>
          <w:sz w:val="28"/>
          <w:szCs w:val="28"/>
        </w:rPr>
      </w:pPr>
      <w:r w:rsidRPr="004E729A">
        <w:rPr>
          <w:b/>
          <w:color w:val="000000"/>
          <w:sz w:val="28"/>
          <w:szCs w:val="28"/>
        </w:rPr>
        <w:t>7. Выберите вариант ответа со всеми способами закаливания</w:t>
      </w:r>
      <w:r>
        <w:rPr>
          <w:b/>
          <w:color w:val="000000"/>
          <w:sz w:val="28"/>
          <w:szCs w:val="28"/>
        </w:rPr>
        <w:t>.</w:t>
      </w:r>
    </w:p>
    <w:p w:rsidR="00B65F13" w:rsidRPr="004E729A" w:rsidRDefault="00B65F13" w:rsidP="004E752B">
      <w:pPr>
        <w:tabs>
          <w:tab w:val="left" w:pos="912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5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обтирание, обливание, приём контрастного душа, купание в водоёмах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6" type="#_x0000_t75" style="width:20.25pt;height:18pt">
            <v:imagedata r:id="rId8" o:title=""/>
          </v:shape>
        </w:pic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обтирание, обливание, приём контрастного душа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согревание</w:t>
      </w:r>
    </w:p>
    <w:p w:rsidR="00B65F13" w:rsidRPr="004E729A" w:rsidRDefault="00B65F13" w:rsidP="004E752B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E729A">
        <w:rPr>
          <w:rFonts w:ascii="Times New Roman" w:hAnsi="Times New Roman"/>
          <w:b/>
          <w:color w:val="000000"/>
          <w:sz w:val="28"/>
          <w:szCs w:val="28"/>
          <w:lang w:eastAsia="ru-RU"/>
        </w:rPr>
        <w:t>8. Выберите вариант ответа с основными физическими качествами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B65F13" w:rsidRPr="000C6B60" w:rsidRDefault="00B65F13" w:rsidP="000C6B60">
      <w:pPr>
        <w:tabs>
          <w:tab w:val="left" w:pos="912"/>
        </w:tabs>
        <w:rPr>
          <w:rFonts w:ascii="Times New Roman" w:hAnsi="Times New Roman"/>
          <w:color w:val="000000"/>
          <w:sz w:val="28"/>
          <w:szCs w:val="28"/>
        </w:rPr>
      </w:pP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7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сила, быстрота и выносливость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8" type="#_x0000_t75" style="width:20.25pt;height:18pt">
            <v:imagedata r:id="rId8" o:title=""/>
          </v:shape>
        </w:pic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сила, быстрота, вынослив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ость, гибкость и равновесие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59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сила, быстрота, выносливость и гибкость</w: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A76A5">
        <w:rPr>
          <w:rFonts w:ascii="Times New Roman" w:hAnsi="Times New Roman"/>
          <w:color w:val="000000"/>
          <w:sz w:val="28"/>
          <w:szCs w:val="28"/>
        </w:rPr>
        <w:pict>
          <v:shape id="_x0000_i1060" type="#_x0000_t75" style="width:20.25pt;height:18pt">
            <v:imagedata r:id="rId8" o:title=""/>
          </v:shape>
        </w:pict>
      </w:r>
      <w:r w:rsidRPr="004E729A">
        <w:rPr>
          <w:rFonts w:ascii="Times New Roman" w:hAnsi="Times New Roman"/>
          <w:color w:val="000000"/>
          <w:sz w:val="28"/>
          <w:szCs w:val="28"/>
          <w:lang w:eastAsia="ru-RU"/>
        </w:rPr>
        <w:t> сила и быстрота</w:t>
      </w:r>
    </w:p>
    <w:p w:rsidR="00B65F13" w:rsidRPr="0007123D" w:rsidRDefault="00B65F13" w:rsidP="0007123D">
      <w:pPr>
        <w:pStyle w:val="NormalWeb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07123D">
        <w:rPr>
          <w:b/>
          <w:sz w:val="28"/>
          <w:szCs w:val="28"/>
        </w:rPr>
        <w:t>9.</w:t>
      </w:r>
      <w:r w:rsidRPr="0007123D">
        <w:rPr>
          <w:b/>
          <w:color w:val="000000"/>
          <w:sz w:val="28"/>
          <w:szCs w:val="28"/>
        </w:rPr>
        <w:t>Есть правила, которые надо соблюдать, чтобы сохранить слух. Найди неверный ответ</w:t>
      </w:r>
      <w:r>
        <w:rPr>
          <w:b/>
          <w:color w:val="000000"/>
          <w:sz w:val="28"/>
          <w:szCs w:val="28"/>
        </w:rPr>
        <w:t>.</w:t>
      </w:r>
    </w:p>
    <w:p w:rsidR="00B65F13" w:rsidRPr="0007123D" w:rsidRDefault="00B65F13" w:rsidP="0007123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300" w:afterAutospacing="0" w:line="330" w:lineRule="atLeast"/>
        <w:rPr>
          <w:color w:val="000000"/>
          <w:sz w:val="28"/>
          <w:szCs w:val="28"/>
        </w:rPr>
      </w:pPr>
      <w:r w:rsidRPr="0007123D">
        <w:rPr>
          <w:color w:val="000000"/>
          <w:sz w:val="28"/>
          <w:szCs w:val="28"/>
        </w:rPr>
        <w:t>Слушай громкую музыку</w:t>
      </w:r>
    </w:p>
    <w:p w:rsidR="00B65F13" w:rsidRPr="0007123D" w:rsidRDefault="00B65F13" w:rsidP="0007123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300" w:afterAutospacing="0" w:line="330" w:lineRule="atLeast"/>
        <w:rPr>
          <w:color w:val="000000"/>
          <w:sz w:val="28"/>
          <w:szCs w:val="28"/>
        </w:rPr>
      </w:pPr>
      <w:r w:rsidRPr="0007123D">
        <w:rPr>
          <w:color w:val="000000"/>
          <w:sz w:val="28"/>
          <w:szCs w:val="28"/>
        </w:rPr>
        <w:t>Носи в холодную и ветреную погоду головной убор</w:t>
      </w:r>
    </w:p>
    <w:p w:rsidR="00B65F13" w:rsidRPr="0007123D" w:rsidRDefault="00B65F13" w:rsidP="0007123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300" w:afterAutospacing="0" w:line="330" w:lineRule="atLeast"/>
        <w:rPr>
          <w:color w:val="000000"/>
          <w:sz w:val="28"/>
          <w:szCs w:val="28"/>
        </w:rPr>
      </w:pPr>
      <w:r w:rsidRPr="0007123D">
        <w:rPr>
          <w:color w:val="000000"/>
          <w:sz w:val="28"/>
          <w:szCs w:val="28"/>
        </w:rPr>
        <w:t>Чисти уши только ватным жгутиком</w:t>
      </w:r>
    </w:p>
    <w:p w:rsidR="00B65F13" w:rsidRDefault="00B65F13" w:rsidP="0007123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300" w:afterAutospacing="0" w:line="330" w:lineRule="atLeast"/>
        <w:rPr>
          <w:color w:val="000000"/>
          <w:sz w:val="28"/>
          <w:szCs w:val="28"/>
        </w:rPr>
      </w:pPr>
      <w:r w:rsidRPr="0007123D">
        <w:rPr>
          <w:color w:val="000000"/>
          <w:sz w:val="28"/>
          <w:szCs w:val="28"/>
        </w:rPr>
        <w:t>Если ухо заболело, обязательно сходи к врачу</w:t>
      </w:r>
    </w:p>
    <w:p w:rsidR="00B65F13" w:rsidRDefault="00B65F13" w:rsidP="0007123D">
      <w:pPr>
        <w:pStyle w:val="NormalWeb"/>
        <w:shd w:val="clear" w:color="auto" w:fill="FFFFFF"/>
        <w:spacing w:before="0" w:beforeAutospacing="0" w:after="300" w:afterAutospacing="0" w:line="330" w:lineRule="atLeast"/>
        <w:ind w:left="720"/>
        <w:rPr>
          <w:color w:val="000000"/>
          <w:sz w:val="28"/>
          <w:szCs w:val="28"/>
        </w:rPr>
      </w:pPr>
      <w:r w:rsidRPr="0007123D">
        <w:rPr>
          <w:b/>
          <w:color w:val="444444"/>
          <w:sz w:val="28"/>
          <w:szCs w:val="28"/>
          <w:shd w:val="clear" w:color="auto" w:fill="FFFFFF"/>
        </w:rPr>
        <w:t>10.Подбери физические упражнения для развития гибкост</w:t>
      </w:r>
      <w:r>
        <w:rPr>
          <w:b/>
          <w:color w:val="444444"/>
          <w:sz w:val="28"/>
          <w:szCs w:val="28"/>
          <w:shd w:val="clear" w:color="auto" w:fill="FFFFFF"/>
        </w:rPr>
        <w:t>и</w:t>
      </w: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.</w:t>
      </w:r>
    </w:p>
    <w:p w:rsidR="00B65F13" w:rsidRPr="0007123D" w:rsidRDefault="00B65F13" w:rsidP="0007123D">
      <w:pPr>
        <w:pStyle w:val="NormalWeb"/>
        <w:shd w:val="clear" w:color="auto" w:fill="FFFFFF"/>
        <w:spacing w:before="0" w:beforeAutospacing="0" w:after="300" w:afterAutospacing="0" w:line="330" w:lineRule="atLeast"/>
        <w:ind w:left="360"/>
        <w:rPr>
          <w:color w:val="000000"/>
          <w:sz w:val="28"/>
          <w:szCs w:val="28"/>
        </w:rPr>
      </w:pPr>
      <w:r w:rsidRPr="00145AAC">
        <w:rPr>
          <w:noProof/>
        </w:rPr>
        <w:pict>
          <v:shape id="Рисунок 1" o:spid="_x0000_i1061" type="#_x0000_t75" alt="учат в школе" style="width:459.75pt;height:108pt;visibility:visible">
            <v:imagedata r:id="rId12" o:title=""/>
          </v:shape>
        </w:pict>
      </w:r>
    </w:p>
    <w:p w:rsidR="00B65F13" w:rsidRDefault="00B65F13" w:rsidP="00EA6D08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Pr="000C6B60" w:rsidRDefault="00B65F13" w:rsidP="00EA6D08">
      <w:pPr>
        <w:tabs>
          <w:tab w:val="left" w:pos="1032"/>
          <w:tab w:val="center" w:pos="4677"/>
        </w:tabs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C6B60">
        <w:rPr>
          <w:rFonts w:ascii="Times New Roman" w:hAnsi="Times New Roman"/>
          <w:b/>
          <w:color w:val="000000"/>
          <w:sz w:val="28"/>
          <w:szCs w:val="28"/>
          <w:lang w:eastAsia="ru-RU"/>
        </w:rPr>
        <w:t>Критерии оценивания:</w:t>
      </w:r>
    </w:p>
    <w:p w:rsidR="00B65F13" w:rsidRDefault="00B65F13" w:rsidP="00EA6D08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«5»- 10 баллов</w:t>
      </w:r>
    </w:p>
    <w:p w:rsidR="00B65F13" w:rsidRDefault="00B65F13" w:rsidP="00EA6D08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«4»- 8-9 баллов</w:t>
      </w:r>
    </w:p>
    <w:p w:rsidR="00B65F13" w:rsidRDefault="00B65F13" w:rsidP="00EA6D08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«3»-  6-7 баллов</w:t>
      </w:r>
    </w:p>
    <w:p w:rsidR="00B65F13" w:rsidRDefault="00B65F13" w:rsidP="00EA6D08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«2»- 5 баллов и менее</w:t>
      </w:r>
    </w:p>
    <w:p w:rsidR="00B65F13" w:rsidRDefault="00B65F13" w:rsidP="00EA6D08">
      <w:pPr>
        <w:tabs>
          <w:tab w:val="left" w:pos="1032"/>
          <w:tab w:val="center" w:pos="4677"/>
        </w:tabs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5F13" w:rsidRPr="0007123D" w:rsidRDefault="00B65F13" w:rsidP="0007123D">
      <w:pPr>
        <w:tabs>
          <w:tab w:val="left" w:pos="972"/>
        </w:tabs>
        <w:rPr>
          <w:rFonts w:ascii="Times New Roman" w:hAnsi="Times New Roman"/>
          <w:sz w:val="28"/>
          <w:szCs w:val="28"/>
        </w:rPr>
      </w:pPr>
    </w:p>
    <w:sectPr w:rsidR="00B65F13" w:rsidRPr="0007123D" w:rsidSect="0071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4731D"/>
    <w:multiLevelType w:val="multilevel"/>
    <w:tmpl w:val="B2CCE0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8B22559"/>
    <w:multiLevelType w:val="multilevel"/>
    <w:tmpl w:val="02782D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17F2F00"/>
    <w:multiLevelType w:val="multilevel"/>
    <w:tmpl w:val="02782D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F570B7"/>
    <w:multiLevelType w:val="multilevel"/>
    <w:tmpl w:val="D52EF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01233B"/>
    <w:multiLevelType w:val="hybridMultilevel"/>
    <w:tmpl w:val="7DB06610"/>
    <w:lvl w:ilvl="0" w:tplc="BB005DB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81992"/>
    <w:multiLevelType w:val="hybridMultilevel"/>
    <w:tmpl w:val="472843EC"/>
    <w:lvl w:ilvl="0" w:tplc="BB005DB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9662E7"/>
    <w:multiLevelType w:val="hybridMultilevel"/>
    <w:tmpl w:val="662E54C4"/>
    <w:lvl w:ilvl="0" w:tplc="BB005DB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A129D1"/>
    <w:multiLevelType w:val="multilevel"/>
    <w:tmpl w:val="F3C8F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B7D752A"/>
    <w:multiLevelType w:val="hybridMultilevel"/>
    <w:tmpl w:val="3BF6A88E"/>
    <w:lvl w:ilvl="0" w:tplc="BB005DB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844BFB"/>
    <w:multiLevelType w:val="hybridMultilevel"/>
    <w:tmpl w:val="3B7EAE34"/>
    <w:lvl w:ilvl="0" w:tplc="BB005DB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2E1988"/>
    <w:multiLevelType w:val="hybridMultilevel"/>
    <w:tmpl w:val="636A34D8"/>
    <w:lvl w:ilvl="0" w:tplc="BB005DB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9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52B"/>
    <w:rsid w:val="0007123D"/>
    <w:rsid w:val="00075C44"/>
    <w:rsid w:val="000C6B60"/>
    <w:rsid w:val="00145AAC"/>
    <w:rsid w:val="002453DA"/>
    <w:rsid w:val="00312EDB"/>
    <w:rsid w:val="004E729A"/>
    <w:rsid w:val="004E752B"/>
    <w:rsid w:val="005F39E8"/>
    <w:rsid w:val="007173FF"/>
    <w:rsid w:val="007D046B"/>
    <w:rsid w:val="009E612A"/>
    <w:rsid w:val="00B65F13"/>
    <w:rsid w:val="00BA76A5"/>
    <w:rsid w:val="00E82A17"/>
    <w:rsid w:val="00EA6D08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3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E752B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4E752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E7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span">
    <w:name w:val="aspan"/>
    <w:basedOn w:val="DefaultParagraphFont"/>
    <w:uiPriority w:val="99"/>
    <w:rsid w:val="004E752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4E752B"/>
    <w:rPr>
      <w:rFonts w:cs="Times New Roman"/>
    </w:rPr>
  </w:style>
  <w:style w:type="paragraph" w:styleId="ListParagraph">
    <w:name w:val="List Paragraph"/>
    <w:basedOn w:val="Normal"/>
    <w:uiPriority w:val="99"/>
    <w:qFormat/>
    <w:rsid w:val="004E75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7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12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A6D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0%B2%D1%81%D1%82%D1%80%D0%B0%D0%BB%D0%B8%D1%8F" TargetMode="External"/><Relationship Id="rId11" Type="http://schemas.openxmlformats.org/officeDocument/2006/relationships/hyperlink" Target="https://ru.wikipedia.org/wiki/%D0%90%D0%B2%D1%81%D1%82%D1%80%D0%B0%D0%BB%D0%B8%D1%8F" TargetMode="External"/><Relationship Id="rId5" Type="http://schemas.openxmlformats.org/officeDocument/2006/relationships/hyperlink" Target="https://ru.wikipedia.org/wiki/%D0%A1%D0%B8%D0%B4%D0%BD%D0%B5%D0%B9" TargetMode="External"/><Relationship Id="rId10" Type="http://schemas.openxmlformats.org/officeDocument/2006/relationships/hyperlink" Target="https://ru.wikipedia.org/wiki/%D0%A1%D0%B8%D0%B4%D0%BD%D0%B5%D0%B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7</Pages>
  <Words>695</Words>
  <Characters>3964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7</dc:creator>
  <cp:keywords/>
  <dc:description/>
  <cp:lastModifiedBy>начальная школа</cp:lastModifiedBy>
  <cp:revision>4</cp:revision>
  <cp:lastPrinted>2019-03-28T08:47:00Z</cp:lastPrinted>
  <dcterms:created xsi:type="dcterms:W3CDTF">2019-03-28T08:15:00Z</dcterms:created>
  <dcterms:modified xsi:type="dcterms:W3CDTF">2021-02-28T22:54:00Z</dcterms:modified>
</cp:coreProperties>
</file>